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D4C" w:rsidRDefault="00D32D4C" w:rsidP="00D32D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PLUMME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32D4C" w:rsidRDefault="00D32D4C" w:rsidP="00D32D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Little </w:t>
      </w:r>
      <w:proofErr w:type="spellStart"/>
      <w:r>
        <w:rPr>
          <w:rFonts w:ascii="Times New Roman" w:hAnsi="Times New Roman" w:cs="Times New Roman"/>
        </w:rPr>
        <w:t>Munden</w:t>
      </w:r>
      <w:proofErr w:type="spellEnd"/>
      <w:r>
        <w:rPr>
          <w:rFonts w:ascii="Times New Roman" w:hAnsi="Times New Roman" w:cs="Times New Roman"/>
        </w:rPr>
        <w:t>, Hertfordshire. Tile maker.</w:t>
      </w:r>
    </w:p>
    <w:p w:rsidR="00D32D4C" w:rsidRDefault="00D32D4C" w:rsidP="00D32D4C">
      <w:pPr>
        <w:rPr>
          <w:rFonts w:ascii="Times New Roman" w:hAnsi="Times New Roman" w:cs="Times New Roman"/>
        </w:rPr>
      </w:pPr>
    </w:p>
    <w:p w:rsidR="00D32D4C" w:rsidRDefault="00D32D4C" w:rsidP="00D32D4C">
      <w:pPr>
        <w:rPr>
          <w:rFonts w:ascii="Times New Roman" w:hAnsi="Times New Roman" w:cs="Times New Roman"/>
        </w:rPr>
      </w:pPr>
    </w:p>
    <w:p w:rsidR="00D32D4C" w:rsidRDefault="00D32D4C" w:rsidP="00D32D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him</w:t>
      </w:r>
    </w:p>
    <w:p w:rsidR="00D32D4C" w:rsidRDefault="00D32D4C" w:rsidP="00D32D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12 others.</w:t>
      </w:r>
    </w:p>
    <w:p w:rsidR="00D32D4C" w:rsidRDefault="00D32D4C" w:rsidP="00D32D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32D4C" w:rsidRDefault="00D32D4C" w:rsidP="00D32D4C">
      <w:pPr>
        <w:rPr>
          <w:rFonts w:ascii="Times New Roman" w:hAnsi="Times New Roman" w:cs="Times New Roman"/>
        </w:rPr>
      </w:pPr>
    </w:p>
    <w:p w:rsidR="00D32D4C" w:rsidRDefault="00D32D4C" w:rsidP="00D32D4C">
      <w:pPr>
        <w:rPr>
          <w:rFonts w:ascii="Times New Roman" w:hAnsi="Times New Roman" w:cs="Times New Roman"/>
        </w:rPr>
      </w:pPr>
    </w:p>
    <w:p w:rsidR="00D32D4C" w:rsidRDefault="00D32D4C" w:rsidP="00D32D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January 2018</w:t>
      </w:r>
    </w:p>
    <w:p w:rsidR="006B2F86" w:rsidRPr="00D32D4C" w:rsidRDefault="00D32D4C" w:rsidP="00D32D4C">
      <w:bookmarkStart w:id="0" w:name="_GoBack"/>
      <w:bookmarkEnd w:id="0"/>
    </w:p>
    <w:sectPr w:rsidR="006B2F86" w:rsidRPr="00D32D4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D4C" w:rsidRDefault="00D32D4C" w:rsidP="00E71FC3">
      <w:r>
        <w:separator/>
      </w:r>
    </w:p>
  </w:endnote>
  <w:endnote w:type="continuationSeparator" w:id="0">
    <w:p w:rsidR="00D32D4C" w:rsidRDefault="00D32D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D4C" w:rsidRDefault="00D32D4C" w:rsidP="00E71FC3">
      <w:r>
        <w:separator/>
      </w:r>
    </w:p>
  </w:footnote>
  <w:footnote w:type="continuationSeparator" w:id="0">
    <w:p w:rsidR="00D32D4C" w:rsidRDefault="00D32D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4C"/>
    <w:rsid w:val="001A7C09"/>
    <w:rsid w:val="00577BD5"/>
    <w:rsid w:val="00656CBA"/>
    <w:rsid w:val="006A1F77"/>
    <w:rsid w:val="00733BE7"/>
    <w:rsid w:val="00AB52E8"/>
    <w:rsid w:val="00B16D3F"/>
    <w:rsid w:val="00BB41AC"/>
    <w:rsid w:val="00D32D4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75BAFC-2A44-496D-BFD9-9AB79E1D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2D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32D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2018-01-26T21:03:00Z</dcterms:created>
  <dcterms:modified xsi:type="dcterms:W3CDTF">2018-01-26T21:04:00Z</dcterms:modified>
</cp:coreProperties>
</file>